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27440214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2127FC">
        <w:rPr>
          <w:rFonts w:ascii="Arial" w:eastAsia="SimSun" w:hAnsi="Arial" w:cs="Arial"/>
          <w:b/>
          <w:bCs/>
          <w:sz w:val="24"/>
        </w:rPr>
        <w:t>792</w:t>
      </w:r>
    </w:p>
    <w:p w14:paraId="652289C6" w14:textId="68D84246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2127FC">
        <w:rPr>
          <w:rFonts w:ascii="Arial" w:eastAsia="SimSun" w:hAnsi="Arial" w:cs="Arial"/>
          <w:b/>
          <w:bCs/>
          <w:sz w:val="24"/>
        </w:rPr>
        <w:tab/>
      </w:r>
      <w:r w:rsidR="002127FC" w:rsidRPr="002127FC">
        <w:rPr>
          <w:rFonts w:ascii="Arial" w:eastAsia="SimSun" w:hAnsi="Arial" w:cs="Arial"/>
          <w:b/>
          <w:bCs/>
          <w:i/>
          <w:sz w:val="24"/>
        </w:rPr>
        <w:t>revision of SP-250487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proofErr w:type="gramEnd"/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6F6CE953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</w:t>
      </w:r>
      <w:r w:rsidR="009D4D77">
        <w:rPr>
          <w:lang w:val="fr-FR" w:eastAsia="ja-JP"/>
        </w:rPr>
        <w:t>63</w:t>
      </w:r>
      <w:bookmarkStart w:id="0" w:name="_GoBack"/>
      <w:bookmarkEnd w:id="0"/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lastRenderedPageBreak/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1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1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4040144E" w:rsidR="001E489F" w:rsidRPr="00F27D4F" w:rsidRDefault="009D4D77" w:rsidP="005875D6">
            <w:pPr>
              <w:pStyle w:val="TAL"/>
            </w:pPr>
            <w:r>
              <w:t>23.700-30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2" w:name="_Hlk145533483"/>
            <w:proofErr w:type="spellStart"/>
            <w:r w:rsidRPr="00B262CB">
              <w:t>Cybercore</w:t>
            </w:r>
            <w:bookmarkEnd w:id="2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C3130" w14:textId="77777777" w:rsidR="00824FFA" w:rsidRDefault="00824FFA">
      <w:r>
        <w:separator/>
      </w:r>
    </w:p>
  </w:endnote>
  <w:endnote w:type="continuationSeparator" w:id="0">
    <w:p w14:paraId="2088751D" w14:textId="77777777" w:rsidR="00824FFA" w:rsidRDefault="0082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78140" w14:textId="77777777" w:rsidR="00824FFA" w:rsidRDefault="00824FFA">
      <w:r>
        <w:separator/>
      </w:r>
    </w:p>
  </w:footnote>
  <w:footnote w:type="continuationSeparator" w:id="0">
    <w:p w14:paraId="37596111" w14:textId="77777777" w:rsidR="00824FFA" w:rsidRDefault="00824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hede</cp:lastModifiedBy>
  <cp:revision>2</cp:revision>
  <cp:lastPrinted>2001-04-23T09:30:00Z</cp:lastPrinted>
  <dcterms:created xsi:type="dcterms:W3CDTF">2025-06-12T07:51:00Z</dcterms:created>
  <dcterms:modified xsi:type="dcterms:W3CDTF">2025-06-12T07:51:00Z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